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E02FA" w14:textId="7A246D1D" w:rsidR="00115403" w:rsidRDefault="00F67097" w:rsidP="00F67097">
      <w:pPr>
        <w:pStyle w:val="Kop1"/>
        <w:keepNext/>
        <w:keepLines/>
        <w:widowControl/>
        <w:spacing w:before="240" w:line="259" w:lineRule="auto"/>
      </w:pPr>
      <w:r>
        <w:t xml:space="preserve">Bijlage </w:t>
      </w:r>
      <w:r w:rsidR="004253BE">
        <w:t>2</w:t>
      </w:r>
      <w:r w:rsidR="00E301D7">
        <w:t xml:space="preserve"> </w:t>
      </w:r>
      <w:r>
        <w:t xml:space="preserve">Tarievenlijst </w:t>
      </w:r>
      <w:r w:rsidR="00644D32">
        <w:t>‘Herinrichting Asterlaan e.o. Lutjebroek’</w:t>
      </w:r>
    </w:p>
    <w:p w14:paraId="5E42CD94" w14:textId="43D59AAE" w:rsidR="00F67097" w:rsidRDefault="00F67097" w:rsidP="00F6709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87"/>
        <w:gridCol w:w="4588"/>
      </w:tblGrid>
      <w:tr w:rsidR="00F67097" w:rsidRPr="00E301D7" w14:paraId="6C330D55" w14:textId="77777777" w:rsidTr="00F67097">
        <w:tc>
          <w:tcPr>
            <w:tcW w:w="4587" w:type="dxa"/>
          </w:tcPr>
          <w:p w14:paraId="0CA564A7" w14:textId="77777777" w:rsidR="00F67097" w:rsidRPr="00E301D7" w:rsidRDefault="00F67097" w:rsidP="00F67097">
            <w:pPr>
              <w:rPr>
                <w:rFonts w:asciiTheme="minorHAnsi" w:hAnsiTheme="minorHAnsi" w:cstheme="minorHAnsi"/>
                <w:b/>
                <w:bCs/>
              </w:rPr>
            </w:pPr>
            <w:r w:rsidRPr="00E301D7">
              <w:rPr>
                <w:rFonts w:asciiTheme="minorHAnsi" w:hAnsiTheme="minorHAnsi" w:cstheme="minorHAnsi"/>
                <w:b/>
                <w:bCs/>
              </w:rPr>
              <w:t>Functie</w:t>
            </w:r>
          </w:p>
          <w:p w14:paraId="53E84E85" w14:textId="6B85F218" w:rsidR="00E301D7" w:rsidRPr="00E301D7" w:rsidRDefault="00E301D7" w:rsidP="00F6709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88" w:type="dxa"/>
          </w:tcPr>
          <w:p w14:paraId="121935D6" w14:textId="28A6D508" w:rsidR="00F67097" w:rsidRPr="00E301D7" w:rsidRDefault="00F67097" w:rsidP="00F67097">
            <w:pPr>
              <w:rPr>
                <w:rFonts w:asciiTheme="minorHAnsi" w:hAnsiTheme="minorHAnsi" w:cstheme="minorHAnsi"/>
                <w:b/>
                <w:bCs/>
              </w:rPr>
            </w:pPr>
            <w:r w:rsidRPr="00E301D7">
              <w:rPr>
                <w:rFonts w:asciiTheme="minorHAnsi" w:hAnsiTheme="minorHAnsi" w:cstheme="minorHAnsi"/>
                <w:b/>
                <w:bCs/>
              </w:rPr>
              <w:t>Tarief (€/uur)</w:t>
            </w:r>
          </w:p>
        </w:tc>
      </w:tr>
      <w:tr w:rsidR="00F67097" w:rsidRPr="00E301D7" w14:paraId="4984BDE7" w14:textId="77777777" w:rsidTr="00F67097">
        <w:tc>
          <w:tcPr>
            <w:tcW w:w="4587" w:type="dxa"/>
          </w:tcPr>
          <w:p w14:paraId="16B511CF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  <w:r w:rsidRPr="00E301D7">
              <w:rPr>
                <w:rFonts w:asciiTheme="minorHAnsi" w:hAnsiTheme="minorHAnsi" w:cstheme="minorHAnsi"/>
              </w:rPr>
              <w:t>Projectleider</w:t>
            </w:r>
          </w:p>
          <w:p w14:paraId="7D9377BA" w14:textId="537DA879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8" w:type="dxa"/>
          </w:tcPr>
          <w:p w14:paraId="1D651288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</w:tr>
      <w:tr w:rsidR="00F67097" w:rsidRPr="00E301D7" w14:paraId="439499F6" w14:textId="77777777" w:rsidTr="00F67097">
        <w:tc>
          <w:tcPr>
            <w:tcW w:w="4587" w:type="dxa"/>
          </w:tcPr>
          <w:p w14:paraId="2C657D9A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  <w:r w:rsidRPr="00E301D7">
              <w:rPr>
                <w:rFonts w:asciiTheme="minorHAnsi" w:hAnsiTheme="minorHAnsi" w:cstheme="minorHAnsi"/>
              </w:rPr>
              <w:t>Tekenaar</w:t>
            </w:r>
          </w:p>
          <w:p w14:paraId="0476203D" w14:textId="3B790299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8" w:type="dxa"/>
          </w:tcPr>
          <w:p w14:paraId="42BF650E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</w:tr>
      <w:tr w:rsidR="00F67097" w:rsidRPr="00E301D7" w14:paraId="49D6EC43" w14:textId="77777777" w:rsidTr="00F67097">
        <w:tc>
          <w:tcPr>
            <w:tcW w:w="4587" w:type="dxa"/>
          </w:tcPr>
          <w:p w14:paraId="1148D5CA" w14:textId="415AD69C" w:rsidR="00F67097" w:rsidRDefault="00644D32" w:rsidP="00644D32">
            <w:pPr>
              <w:rPr>
                <w:rFonts w:asciiTheme="minorHAnsi" w:hAnsiTheme="minorHAnsi" w:cstheme="minorHAnsi"/>
              </w:rPr>
            </w:pPr>
            <w:r w:rsidRPr="00E301D7">
              <w:rPr>
                <w:rFonts w:asciiTheme="minorHAnsi" w:hAnsiTheme="minorHAnsi" w:cstheme="minorHAnsi"/>
              </w:rPr>
              <w:t>Bestekschrijver</w:t>
            </w:r>
          </w:p>
          <w:p w14:paraId="36E33DF9" w14:textId="4C904480" w:rsidR="00644D32" w:rsidRPr="00E301D7" w:rsidRDefault="00644D32" w:rsidP="00644D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8" w:type="dxa"/>
          </w:tcPr>
          <w:p w14:paraId="46CD377F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</w:tr>
      <w:tr w:rsidR="00F67097" w:rsidRPr="00E301D7" w14:paraId="1EE0C5DA" w14:textId="77777777" w:rsidTr="00F67097">
        <w:tc>
          <w:tcPr>
            <w:tcW w:w="4587" w:type="dxa"/>
          </w:tcPr>
          <w:p w14:paraId="56EE1720" w14:textId="77777777" w:rsidR="00F67097" w:rsidRDefault="00F67097" w:rsidP="00644D32">
            <w:pPr>
              <w:rPr>
                <w:rFonts w:asciiTheme="minorHAnsi" w:hAnsiTheme="minorHAnsi" w:cstheme="minorHAnsi"/>
              </w:rPr>
            </w:pPr>
          </w:p>
          <w:p w14:paraId="55329A1C" w14:textId="1515285F" w:rsidR="00644D32" w:rsidRPr="00E301D7" w:rsidRDefault="00644D32" w:rsidP="00644D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8" w:type="dxa"/>
          </w:tcPr>
          <w:p w14:paraId="114F00DD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</w:tr>
      <w:tr w:rsidR="00F67097" w:rsidRPr="00E301D7" w14:paraId="0FC4DC2C" w14:textId="77777777" w:rsidTr="00F67097">
        <w:tc>
          <w:tcPr>
            <w:tcW w:w="4587" w:type="dxa"/>
          </w:tcPr>
          <w:p w14:paraId="73F31745" w14:textId="77777777" w:rsidR="00F67097" w:rsidRDefault="00F67097" w:rsidP="00644D32">
            <w:pPr>
              <w:rPr>
                <w:rFonts w:asciiTheme="minorHAnsi" w:hAnsiTheme="minorHAnsi" w:cstheme="minorHAnsi"/>
              </w:rPr>
            </w:pPr>
          </w:p>
          <w:p w14:paraId="3012EC13" w14:textId="7968C1C2" w:rsidR="00644D32" w:rsidRPr="00E301D7" w:rsidRDefault="00644D32" w:rsidP="00644D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8" w:type="dxa"/>
          </w:tcPr>
          <w:p w14:paraId="60F7715D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</w:tr>
      <w:tr w:rsidR="00F67097" w:rsidRPr="00E301D7" w14:paraId="46A19BBB" w14:textId="77777777" w:rsidTr="00F67097">
        <w:tc>
          <w:tcPr>
            <w:tcW w:w="4587" w:type="dxa"/>
          </w:tcPr>
          <w:p w14:paraId="2F4558A3" w14:textId="77777777" w:rsidR="00F67097" w:rsidRDefault="00F67097" w:rsidP="00644D32">
            <w:pPr>
              <w:rPr>
                <w:rFonts w:asciiTheme="minorHAnsi" w:hAnsiTheme="minorHAnsi" w:cstheme="minorHAnsi"/>
              </w:rPr>
            </w:pPr>
          </w:p>
          <w:p w14:paraId="0E3F403B" w14:textId="5F14AC56" w:rsidR="00644D32" w:rsidRPr="00E301D7" w:rsidRDefault="00644D32" w:rsidP="00644D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8" w:type="dxa"/>
          </w:tcPr>
          <w:p w14:paraId="2B8FCC69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</w:tr>
      <w:tr w:rsidR="00F67097" w:rsidRPr="00E301D7" w14:paraId="31B7B0C0" w14:textId="77777777" w:rsidTr="00F67097">
        <w:tc>
          <w:tcPr>
            <w:tcW w:w="4587" w:type="dxa"/>
          </w:tcPr>
          <w:p w14:paraId="721476A1" w14:textId="77777777" w:rsidR="00F67097" w:rsidRDefault="00F67097" w:rsidP="00644D32">
            <w:pPr>
              <w:rPr>
                <w:rFonts w:asciiTheme="minorHAnsi" w:hAnsiTheme="minorHAnsi" w:cstheme="minorHAnsi"/>
              </w:rPr>
            </w:pPr>
          </w:p>
          <w:p w14:paraId="1E1216DE" w14:textId="04EDBDF3" w:rsidR="00644D32" w:rsidRPr="00E301D7" w:rsidRDefault="00644D32" w:rsidP="00644D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8" w:type="dxa"/>
          </w:tcPr>
          <w:p w14:paraId="37040EC7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</w:tr>
      <w:tr w:rsidR="00F67097" w:rsidRPr="00E301D7" w14:paraId="5C0E49DF" w14:textId="77777777" w:rsidTr="00F67097">
        <w:tc>
          <w:tcPr>
            <w:tcW w:w="4587" w:type="dxa"/>
          </w:tcPr>
          <w:p w14:paraId="6ACCC2AA" w14:textId="77777777" w:rsidR="00F67097" w:rsidRDefault="00F67097" w:rsidP="00644D32">
            <w:pPr>
              <w:rPr>
                <w:rFonts w:asciiTheme="minorHAnsi" w:hAnsiTheme="minorHAnsi" w:cstheme="minorHAnsi"/>
              </w:rPr>
            </w:pPr>
          </w:p>
          <w:p w14:paraId="57CD4DB5" w14:textId="2CE08785" w:rsidR="00644D32" w:rsidRPr="00E301D7" w:rsidRDefault="00644D32" w:rsidP="00644D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8" w:type="dxa"/>
          </w:tcPr>
          <w:p w14:paraId="7A2AEE8B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</w:tr>
      <w:tr w:rsidR="00F67097" w:rsidRPr="00E301D7" w14:paraId="6F617131" w14:textId="77777777" w:rsidTr="00F67097">
        <w:tc>
          <w:tcPr>
            <w:tcW w:w="4587" w:type="dxa"/>
          </w:tcPr>
          <w:p w14:paraId="688356AB" w14:textId="77777777" w:rsidR="00F67097" w:rsidRDefault="00F67097" w:rsidP="00F67097">
            <w:pPr>
              <w:rPr>
                <w:rFonts w:asciiTheme="minorHAnsi" w:hAnsiTheme="minorHAnsi" w:cstheme="minorHAnsi"/>
              </w:rPr>
            </w:pPr>
          </w:p>
          <w:p w14:paraId="5D59A5DF" w14:textId="096D3C11" w:rsidR="00644D32" w:rsidRPr="00E301D7" w:rsidRDefault="00644D32" w:rsidP="00F670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8" w:type="dxa"/>
          </w:tcPr>
          <w:p w14:paraId="533D3D31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</w:tr>
      <w:tr w:rsidR="00F67097" w:rsidRPr="00E301D7" w14:paraId="398D894D" w14:textId="77777777" w:rsidTr="00F67097">
        <w:tc>
          <w:tcPr>
            <w:tcW w:w="4587" w:type="dxa"/>
          </w:tcPr>
          <w:p w14:paraId="613F01B0" w14:textId="77777777" w:rsidR="00F67097" w:rsidRDefault="00F67097" w:rsidP="00F67097">
            <w:pPr>
              <w:rPr>
                <w:rFonts w:asciiTheme="minorHAnsi" w:hAnsiTheme="minorHAnsi" w:cstheme="minorHAnsi"/>
              </w:rPr>
            </w:pPr>
          </w:p>
          <w:p w14:paraId="40E028A1" w14:textId="00D25199" w:rsidR="00644D32" w:rsidRPr="00E301D7" w:rsidRDefault="00644D32" w:rsidP="00F670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8" w:type="dxa"/>
          </w:tcPr>
          <w:p w14:paraId="72837E34" w14:textId="77777777" w:rsidR="00F67097" w:rsidRPr="00E301D7" w:rsidRDefault="00F67097" w:rsidP="00F67097">
            <w:pPr>
              <w:rPr>
                <w:rFonts w:asciiTheme="minorHAnsi" w:hAnsiTheme="minorHAnsi" w:cstheme="minorHAnsi"/>
              </w:rPr>
            </w:pPr>
          </w:p>
        </w:tc>
      </w:tr>
    </w:tbl>
    <w:p w14:paraId="749BDEF9" w14:textId="19A754B4" w:rsidR="00F67097" w:rsidRDefault="00F67097" w:rsidP="00F67097"/>
    <w:p w14:paraId="436946A2" w14:textId="58C38CA9" w:rsidR="00F67097" w:rsidRPr="00F67097" w:rsidRDefault="00F67097" w:rsidP="00F67097">
      <w:r>
        <w:t>De tarieven dienen inclusief eventuele toeslagen, alle reis- en verblijfkosten en exclusief BTW te zijn.</w:t>
      </w:r>
    </w:p>
    <w:sectPr w:rsidR="00F67097" w:rsidRPr="00F67097" w:rsidSect="00F67097">
      <w:headerReference w:type="default" r:id="rId12"/>
      <w:footerReference w:type="default" r:id="rId13"/>
      <w:headerReference w:type="first" r:id="rId14"/>
      <w:endnotePr>
        <w:numFmt w:val="decimal"/>
      </w:endnotePr>
      <w:type w:val="continuous"/>
      <w:pgSz w:w="11907" w:h="16840" w:code="9"/>
      <w:pgMar w:top="2941" w:right="1588" w:bottom="1616" w:left="1134" w:header="1135" w:footer="680" w:gutter="0"/>
      <w:paperSrc w:first="7" w:other="7"/>
      <w:pgNumType w:start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8448B" w14:textId="77777777" w:rsidR="0062029F" w:rsidRDefault="0062029F" w:rsidP="00F77628">
      <w:r>
        <w:separator/>
      </w:r>
    </w:p>
  </w:endnote>
  <w:endnote w:type="continuationSeparator" w:id="0">
    <w:p w14:paraId="59F3276E" w14:textId="77777777" w:rsidR="0062029F" w:rsidRDefault="0062029F" w:rsidP="00F7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14146" w14:textId="27C071CB" w:rsidR="00A232F0" w:rsidRDefault="00A232F0">
    <w:pPr>
      <w:pStyle w:val="Voettekst"/>
      <w:jc w:val="right"/>
    </w:pPr>
  </w:p>
  <w:p w14:paraId="1831F851" w14:textId="77777777" w:rsidR="00A232F0" w:rsidRPr="00E72FF7" w:rsidRDefault="00A232F0" w:rsidP="00F7762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299FC" w14:textId="77777777" w:rsidR="0062029F" w:rsidRDefault="0062029F" w:rsidP="00F77628">
      <w:r>
        <w:separator/>
      </w:r>
    </w:p>
  </w:footnote>
  <w:footnote w:type="continuationSeparator" w:id="0">
    <w:p w14:paraId="7F4DAEA4" w14:textId="77777777" w:rsidR="0062029F" w:rsidRDefault="0062029F" w:rsidP="00F77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CFD8A" w14:textId="77777777" w:rsidR="00A232F0" w:rsidRDefault="00A232F0" w:rsidP="00F77628">
    <w:pPr>
      <w:pStyle w:val="Koptekst"/>
    </w:pPr>
    <w:r w:rsidRPr="008C1C7E">
      <w:rPr>
        <w:noProof/>
      </w:rPr>
      <w:drawing>
        <wp:anchor distT="0" distB="0" distL="114300" distR="114300" simplePos="0" relativeHeight="251659264" behindDoc="0" locked="0" layoutInCell="1" allowOverlap="1" wp14:anchorId="4538FBEA" wp14:editId="3625150D">
          <wp:simplePos x="0" y="0"/>
          <wp:positionH relativeFrom="column">
            <wp:posOffset>146685</wp:posOffset>
          </wp:positionH>
          <wp:positionV relativeFrom="paragraph">
            <wp:posOffset>487680</wp:posOffset>
          </wp:positionV>
          <wp:extent cx="899795" cy="481965"/>
          <wp:effectExtent l="0" t="0" r="0" b="0"/>
          <wp:wrapSquare wrapText="bothSides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ebversie RGB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99E26" w14:textId="77777777" w:rsidR="00A232F0" w:rsidRDefault="00A232F0" w:rsidP="00F77628">
    <w:pPr>
      <w:pStyle w:val="Koptekst"/>
    </w:pPr>
    <w:r>
      <w:rPr>
        <w:noProof/>
      </w:rPr>
      <w:drawing>
        <wp:inline distT="0" distB="0" distL="0" distR="0" wp14:anchorId="47A573C8" wp14:editId="31579440">
          <wp:extent cx="1798320" cy="969264"/>
          <wp:effectExtent l="0" t="0" r="0" b="254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ord F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969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2845"/>
    <w:multiLevelType w:val="hybridMultilevel"/>
    <w:tmpl w:val="32F8D8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74D5E"/>
    <w:multiLevelType w:val="hybridMultilevel"/>
    <w:tmpl w:val="9B4408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D08BB"/>
    <w:multiLevelType w:val="hybridMultilevel"/>
    <w:tmpl w:val="243EAA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4503"/>
    <w:multiLevelType w:val="hybridMultilevel"/>
    <w:tmpl w:val="A718A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D4A81"/>
    <w:multiLevelType w:val="hybridMultilevel"/>
    <w:tmpl w:val="D80CFA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E6CCC"/>
    <w:multiLevelType w:val="hybridMultilevel"/>
    <w:tmpl w:val="2048B6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7A2334"/>
    <w:multiLevelType w:val="hybridMultilevel"/>
    <w:tmpl w:val="8E143B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B3AB2"/>
    <w:multiLevelType w:val="hybridMultilevel"/>
    <w:tmpl w:val="0EC86C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C4465"/>
    <w:multiLevelType w:val="hybridMultilevel"/>
    <w:tmpl w:val="12C8DA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E5CC1"/>
    <w:multiLevelType w:val="hybridMultilevel"/>
    <w:tmpl w:val="65889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A7A79"/>
    <w:multiLevelType w:val="hybridMultilevel"/>
    <w:tmpl w:val="6BE807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819EA"/>
    <w:multiLevelType w:val="hybridMultilevel"/>
    <w:tmpl w:val="92E037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B5A4E"/>
    <w:multiLevelType w:val="hybridMultilevel"/>
    <w:tmpl w:val="55ECCF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669FB"/>
    <w:multiLevelType w:val="hybridMultilevel"/>
    <w:tmpl w:val="9ACAE5BA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82999"/>
    <w:multiLevelType w:val="multilevel"/>
    <w:tmpl w:val="642A3C26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B92021"/>
    <w:multiLevelType w:val="hybridMultilevel"/>
    <w:tmpl w:val="98AEE9C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FE712F"/>
    <w:multiLevelType w:val="multilevel"/>
    <w:tmpl w:val="1D209FD6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52A430C3"/>
    <w:multiLevelType w:val="hybridMultilevel"/>
    <w:tmpl w:val="B8A29E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41B25"/>
    <w:multiLevelType w:val="hybridMultilevel"/>
    <w:tmpl w:val="0E149A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A0374"/>
    <w:multiLevelType w:val="hybridMultilevel"/>
    <w:tmpl w:val="5C9067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E01C4"/>
    <w:multiLevelType w:val="multilevel"/>
    <w:tmpl w:val="642A3C26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AF317C"/>
    <w:multiLevelType w:val="hybridMultilevel"/>
    <w:tmpl w:val="2EB077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B86B42"/>
    <w:multiLevelType w:val="hybridMultilevel"/>
    <w:tmpl w:val="30C2D6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B4B25"/>
    <w:multiLevelType w:val="hybridMultilevel"/>
    <w:tmpl w:val="12768C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EC166E"/>
    <w:multiLevelType w:val="hybridMultilevel"/>
    <w:tmpl w:val="40D22D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438A"/>
    <w:multiLevelType w:val="hybridMultilevel"/>
    <w:tmpl w:val="77627F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num w:numId="1" w16cid:durableId="1658219992">
    <w:abstractNumId w:val="27"/>
  </w:num>
  <w:num w:numId="2" w16cid:durableId="1201093325">
    <w:abstractNumId w:val="16"/>
  </w:num>
  <w:num w:numId="3" w16cid:durableId="442723292">
    <w:abstractNumId w:val="17"/>
  </w:num>
  <w:num w:numId="4" w16cid:durableId="1660888243">
    <w:abstractNumId w:val="12"/>
  </w:num>
  <w:num w:numId="5" w16cid:durableId="409276455">
    <w:abstractNumId w:val="11"/>
  </w:num>
  <w:num w:numId="6" w16cid:durableId="1878227576">
    <w:abstractNumId w:val="3"/>
  </w:num>
  <w:num w:numId="7" w16cid:durableId="97648771">
    <w:abstractNumId w:val="13"/>
  </w:num>
  <w:num w:numId="8" w16cid:durableId="1292252278">
    <w:abstractNumId w:val="4"/>
  </w:num>
  <w:num w:numId="9" w16cid:durableId="1585341654">
    <w:abstractNumId w:val="26"/>
  </w:num>
  <w:num w:numId="10" w16cid:durableId="201334004">
    <w:abstractNumId w:val="23"/>
  </w:num>
  <w:num w:numId="11" w16cid:durableId="1704939728">
    <w:abstractNumId w:val="6"/>
  </w:num>
  <w:num w:numId="12" w16cid:durableId="344675423">
    <w:abstractNumId w:val="21"/>
  </w:num>
  <w:num w:numId="13" w16cid:durableId="1585607924">
    <w:abstractNumId w:val="14"/>
  </w:num>
  <w:num w:numId="14" w16cid:durableId="482043961">
    <w:abstractNumId w:val="24"/>
  </w:num>
  <w:num w:numId="15" w16cid:durableId="1080440871">
    <w:abstractNumId w:val="0"/>
  </w:num>
  <w:num w:numId="16" w16cid:durableId="578488293">
    <w:abstractNumId w:val="7"/>
  </w:num>
  <w:num w:numId="17" w16cid:durableId="2012289002">
    <w:abstractNumId w:val="19"/>
  </w:num>
  <w:num w:numId="18" w16cid:durableId="1770541818">
    <w:abstractNumId w:val="10"/>
  </w:num>
  <w:num w:numId="19" w16cid:durableId="1639409922">
    <w:abstractNumId w:val="20"/>
  </w:num>
  <w:num w:numId="20" w16cid:durableId="1811097749">
    <w:abstractNumId w:val="9"/>
  </w:num>
  <w:num w:numId="21" w16cid:durableId="1764495730">
    <w:abstractNumId w:val="1"/>
  </w:num>
  <w:num w:numId="22" w16cid:durableId="1559121942">
    <w:abstractNumId w:val="15"/>
  </w:num>
  <w:num w:numId="23" w16cid:durableId="1230530617">
    <w:abstractNumId w:val="22"/>
  </w:num>
  <w:num w:numId="24" w16cid:durableId="1315526652">
    <w:abstractNumId w:val="8"/>
  </w:num>
  <w:num w:numId="25" w16cid:durableId="1969192044">
    <w:abstractNumId w:val="18"/>
  </w:num>
  <w:num w:numId="26" w16cid:durableId="1355426543">
    <w:abstractNumId w:val="5"/>
  </w:num>
  <w:num w:numId="27" w16cid:durableId="1386835517">
    <w:abstractNumId w:val="2"/>
  </w:num>
  <w:num w:numId="28" w16cid:durableId="197204457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ALFRESCO"/>
    <w:docVar w:name="DocAuthor" w:val="Kiki van der Togt-Heming"/>
    <w:docVar w:name="DocDuplex" w:val="DUPLEX_DEFAULT"/>
    <w:docVar w:name="DocIndex" w:val="0050"/>
    <w:docVar w:name="DocPrinter" w:val="NOPRINTER"/>
    <w:docVar w:name="DocReg" w:val="0"/>
    <w:docVar w:name="DocType" w:val="Uitgaand"/>
    <w:docVar w:name="DocumentLanguage" w:val="nl-NL"/>
    <w:docVar w:name="IW_Generated" w:val="True"/>
    <w:docVar w:name="KingAsync" w:val="none"/>
    <w:docVar w:name="KingWizard" w:val="0"/>
    <w:docVar w:name="mitStyleTemplates" w:val="Huisstijl SED|"/>
    <w:docVar w:name="SignatureMandatory" w:val="1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78CA15571BC347EE9EF2D0AA6AE8C29D&lt;/ID&gt;_x000d__x000a_      &lt;PROMPT&gt;_x000d__x000a_        &lt;NLNL&gt;Zaak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D66157B5B7544F82B1D8C15E1D491FFA&lt;/ID&gt;_x000d__x000a_      &lt;NAME&gt;_x000d__x000a_        &lt;NLNL&gt;Intern documen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7481"/>
  </w:docVars>
  <w:rsids>
    <w:rsidRoot w:val="0010781A"/>
    <w:rsid w:val="000021B8"/>
    <w:rsid w:val="000074E6"/>
    <w:rsid w:val="00015B6A"/>
    <w:rsid w:val="00022184"/>
    <w:rsid w:val="00022D02"/>
    <w:rsid w:val="00023370"/>
    <w:rsid w:val="000323E7"/>
    <w:rsid w:val="0003596E"/>
    <w:rsid w:val="00037BEF"/>
    <w:rsid w:val="00041539"/>
    <w:rsid w:val="00047340"/>
    <w:rsid w:val="00054501"/>
    <w:rsid w:val="000567AB"/>
    <w:rsid w:val="00057FB1"/>
    <w:rsid w:val="000613C5"/>
    <w:rsid w:val="0006228B"/>
    <w:rsid w:val="000665FF"/>
    <w:rsid w:val="00066EE9"/>
    <w:rsid w:val="00067A90"/>
    <w:rsid w:val="00071A20"/>
    <w:rsid w:val="00071F70"/>
    <w:rsid w:val="000730E8"/>
    <w:rsid w:val="000761EA"/>
    <w:rsid w:val="00076E14"/>
    <w:rsid w:val="00077A98"/>
    <w:rsid w:val="000869E4"/>
    <w:rsid w:val="0009218C"/>
    <w:rsid w:val="00095F74"/>
    <w:rsid w:val="000A58C8"/>
    <w:rsid w:val="000A6E6E"/>
    <w:rsid w:val="000B0BD2"/>
    <w:rsid w:val="000B13AB"/>
    <w:rsid w:val="000B5C23"/>
    <w:rsid w:val="000B6AE8"/>
    <w:rsid w:val="000C7BBA"/>
    <w:rsid w:val="000D26EB"/>
    <w:rsid w:val="000D48B4"/>
    <w:rsid w:val="000E077D"/>
    <w:rsid w:val="000E28C2"/>
    <w:rsid w:val="000E3696"/>
    <w:rsid w:val="000F0E91"/>
    <w:rsid w:val="00103CA0"/>
    <w:rsid w:val="00106592"/>
    <w:rsid w:val="0010781A"/>
    <w:rsid w:val="001107A3"/>
    <w:rsid w:val="001110AE"/>
    <w:rsid w:val="0011199F"/>
    <w:rsid w:val="00111BB1"/>
    <w:rsid w:val="00115403"/>
    <w:rsid w:val="001201EC"/>
    <w:rsid w:val="00121A95"/>
    <w:rsid w:val="00123D9B"/>
    <w:rsid w:val="00130D05"/>
    <w:rsid w:val="00132F34"/>
    <w:rsid w:val="001337BA"/>
    <w:rsid w:val="00136702"/>
    <w:rsid w:val="00140216"/>
    <w:rsid w:val="0014184D"/>
    <w:rsid w:val="00141A63"/>
    <w:rsid w:val="00144FF8"/>
    <w:rsid w:val="00145555"/>
    <w:rsid w:val="001467F6"/>
    <w:rsid w:val="0015130A"/>
    <w:rsid w:val="00156335"/>
    <w:rsid w:val="00171703"/>
    <w:rsid w:val="00171C0A"/>
    <w:rsid w:val="001757F6"/>
    <w:rsid w:val="0018135F"/>
    <w:rsid w:val="001843B7"/>
    <w:rsid w:val="00185CEC"/>
    <w:rsid w:val="00187A94"/>
    <w:rsid w:val="00194D3B"/>
    <w:rsid w:val="00196FB7"/>
    <w:rsid w:val="00197DAC"/>
    <w:rsid w:val="001A5F0D"/>
    <w:rsid w:val="001B30B9"/>
    <w:rsid w:val="001B6718"/>
    <w:rsid w:val="001B7033"/>
    <w:rsid w:val="001C359F"/>
    <w:rsid w:val="001C4117"/>
    <w:rsid w:val="001C55DA"/>
    <w:rsid w:val="001D49AA"/>
    <w:rsid w:val="001D744F"/>
    <w:rsid w:val="001D763B"/>
    <w:rsid w:val="001D7ABA"/>
    <w:rsid w:val="001F1968"/>
    <w:rsid w:val="001F4B73"/>
    <w:rsid w:val="001F70BF"/>
    <w:rsid w:val="00200F45"/>
    <w:rsid w:val="0020185A"/>
    <w:rsid w:val="00201C82"/>
    <w:rsid w:val="0020382B"/>
    <w:rsid w:val="00203BF6"/>
    <w:rsid w:val="00210DEA"/>
    <w:rsid w:val="0021422C"/>
    <w:rsid w:val="00216A2F"/>
    <w:rsid w:val="00225DB2"/>
    <w:rsid w:val="00226279"/>
    <w:rsid w:val="00231370"/>
    <w:rsid w:val="00235C95"/>
    <w:rsid w:val="00236263"/>
    <w:rsid w:val="00237C83"/>
    <w:rsid w:val="00242E44"/>
    <w:rsid w:val="00264C0E"/>
    <w:rsid w:val="00270395"/>
    <w:rsid w:val="002719E3"/>
    <w:rsid w:val="00272BA9"/>
    <w:rsid w:val="00274203"/>
    <w:rsid w:val="00294EC3"/>
    <w:rsid w:val="00296420"/>
    <w:rsid w:val="002973CB"/>
    <w:rsid w:val="00297419"/>
    <w:rsid w:val="002A099F"/>
    <w:rsid w:val="002B39DD"/>
    <w:rsid w:val="002B4AE0"/>
    <w:rsid w:val="002B4DD0"/>
    <w:rsid w:val="002B5C14"/>
    <w:rsid w:val="002B6391"/>
    <w:rsid w:val="002C2DAD"/>
    <w:rsid w:val="002C3DD8"/>
    <w:rsid w:val="002C4526"/>
    <w:rsid w:val="002C7A40"/>
    <w:rsid w:val="002D01A1"/>
    <w:rsid w:val="002D3D49"/>
    <w:rsid w:val="002D5B4D"/>
    <w:rsid w:val="002E0605"/>
    <w:rsid w:val="002E47E1"/>
    <w:rsid w:val="002E4FBA"/>
    <w:rsid w:val="002E5C5C"/>
    <w:rsid w:val="002E67AC"/>
    <w:rsid w:val="002F20C4"/>
    <w:rsid w:val="002F6272"/>
    <w:rsid w:val="00302D48"/>
    <w:rsid w:val="003037C0"/>
    <w:rsid w:val="00303AD1"/>
    <w:rsid w:val="003044A6"/>
    <w:rsid w:val="0030667C"/>
    <w:rsid w:val="00310F1D"/>
    <w:rsid w:val="00313519"/>
    <w:rsid w:val="00320B8D"/>
    <w:rsid w:val="00322E95"/>
    <w:rsid w:val="00333997"/>
    <w:rsid w:val="003373B4"/>
    <w:rsid w:val="003405FA"/>
    <w:rsid w:val="00340E5A"/>
    <w:rsid w:val="00347718"/>
    <w:rsid w:val="0035154F"/>
    <w:rsid w:val="003532BF"/>
    <w:rsid w:val="00356816"/>
    <w:rsid w:val="00356D35"/>
    <w:rsid w:val="00360A50"/>
    <w:rsid w:val="00363FC8"/>
    <w:rsid w:val="003704D8"/>
    <w:rsid w:val="0037116B"/>
    <w:rsid w:val="00372457"/>
    <w:rsid w:val="0037495E"/>
    <w:rsid w:val="0038522E"/>
    <w:rsid w:val="00395ED8"/>
    <w:rsid w:val="0039686A"/>
    <w:rsid w:val="00396EB5"/>
    <w:rsid w:val="003B2DB2"/>
    <w:rsid w:val="003C6FED"/>
    <w:rsid w:val="003D369F"/>
    <w:rsid w:val="003E1722"/>
    <w:rsid w:val="003E33E3"/>
    <w:rsid w:val="003E4DF5"/>
    <w:rsid w:val="003E7B13"/>
    <w:rsid w:val="003F0F60"/>
    <w:rsid w:val="003F1D6C"/>
    <w:rsid w:val="003F3F76"/>
    <w:rsid w:val="00400DD6"/>
    <w:rsid w:val="004034AF"/>
    <w:rsid w:val="00406F15"/>
    <w:rsid w:val="00410043"/>
    <w:rsid w:val="004123EF"/>
    <w:rsid w:val="0041666B"/>
    <w:rsid w:val="0042144C"/>
    <w:rsid w:val="004253BE"/>
    <w:rsid w:val="004254EA"/>
    <w:rsid w:val="00427E83"/>
    <w:rsid w:val="004318A7"/>
    <w:rsid w:val="00434C02"/>
    <w:rsid w:val="00435045"/>
    <w:rsid w:val="00437151"/>
    <w:rsid w:val="0043762D"/>
    <w:rsid w:val="00444993"/>
    <w:rsid w:val="0045174C"/>
    <w:rsid w:val="00453060"/>
    <w:rsid w:val="00455560"/>
    <w:rsid w:val="00456C58"/>
    <w:rsid w:val="00460284"/>
    <w:rsid w:val="00460AA1"/>
    <w:rsid w:val="0046213A"/>
    <w:rsid w:val="004631C7"/>
    <w:rsid w:val="0046430B"/>
    <w:rsid w:val="00470D3E"/>
    <w:rsid w:val="00471A50"/>
    <w:rsid w:val="0047462A"/>
    <w:rsid w:val="00481245"/>
    <w:rsid w:val="004831DC"/>
    <w:rsid w:val="004833E5"/>
    <w:rsid w:val="00484CCE"/>
    <w:rsid w:val="00486162"/>
    <w:rsid w:val="00487CF5"/>
    <w:rsid w:val="00494660"/>
    <w:rsid w:val="00496BAA"/>
    <w:rsid w:val="004B034B"/>
    <w:rsid w:val="004B6D0F"/>
    <w:rsid w:val="004C6181"/>
    <w:rsid w:val="004C79A8"/>
    <w:rsid w:val="004D5DC7"/>
    <w:rsid w:val="004E2830"/>
    <w:rsid w:val="004E2C18"/>
    <w:rsid w:val="004E36AB"/>
    <w:rsid w:val="004E4489"/>
    <w:rsid w:val="004E5411"/>
    <w:rsid w:val="004E5E63"/>
    <w:rsid w:val="004E5E95"/>
    <w:rsid w:val="004F301E"/>
    <w:rsid w:val="004F57AD"/>
    <w:rsid w:val="004F5EE9"/>
    <w:rsid w:val="004F7BF8"/>
    <w:rsid w:val="00500465"/>
    <w:rsid w:val="00500F69"/>
    <w:rsid w:val="00501467"/>
    <w:rsid w:val="00503D67"/>
    <w:rsid w:val="00504182"/>
    <w:rsid w:val="005056BB"/>
    <w:rsid w:val="0051027E"/>
    <w:rsid w:val="005219DF"/>
    <w:rsid w:val="00530C6A"/>
    <w:rsid w:val="00552B13"/>
    <w:rsid w:val="00555205"/>
    <w:rsid w:val="00556FD7"/>
    <w:rsid w:val="005658DC"/>
    <w:rsid w:val="00567463"/>
    <w:rsid w:val="00572489"/>
    <w:rsid w:val="00572C6A"/>
    <w:rsid w:val="00574B92"/>
    <w:rsid w:val="00585B06"/>
    <w:rsid w:val="00595AE9"/>
    <w:rsid w:val="005A1A70"/>
    <w:rsid w:val="005A2255"/>
    <w:rsid w:val="005A291B"/>
    <w:rsid w:val="005B0C6B"/>
    <w:rsid w:val="005B1463"/>
    <w:rsid w:val="005B1FA5"/>
    <w:rsid w:val="005B290E"/>
    <w:rsid w:val="005C3C0C"/>
    <w:rsid w:val="005D0DB4"/>
    <w:rsid w:val="005D79D9"/>
    <w:rsid w:val="005E167E"/>
    <w:rsid w:val="005E2786"/>
    <w:rsid w:val="005E5A4D"/>
    <w:rsid w:val="005E603E"/>
    <w:rsid w:val="005F1079"/>
    <w:rsid w:val="005F606C"/>
    <w:rsid w:val="006024CE"/>
    <w:rsid w:val="006027E5"/>
    <w:rsid w:val="006051F7"/>
    <w:rsid w:val="0061189B"/>
    <w:rsid w:val="006128FB"/>
    <w:rsid w:val="00617460"/>
    <w:rsid w:val="0062029F"/>
    <w:rsid w:val="00620841"/>
    <w:rsid w:val="0062144E"/>
    <w:rsid w:val="00623C86"/>
    <w:rsid w:val="0062414F"/>
    <w:rsid w:val="0063089F"/>
    <w:rsid w:val="006315CF"/>
    <w:rsid w:val="00643268"/>
    <w:rsid w:val="006436EA"/>
    <w:rsid w:val="00644D32"/>
    <w:rsid w:val="00653D19"/>
    <w:rsid w:val="00654EC8"/>
    <w:rsid w:val="006613CC"/>
    <w:rsid w:val="0066169C"/>
    <w:rsid w:val="00666340"/>
    <w:rsid w:val="00666540"/>
    <w:rsid w:val="00670762"/>
    <w:rsid w:val="00671FCD"/>
    <w:rsid w:val="00674598"/>
    <w:rsid w:val="00676512"/>
    <w:rsid w:val="00677366"/>
    <w:rsid w:val="00680D43"/>
    <w:rsid w:val="00685275"/>
    <w:rsid w:val="0068750B"/>
    <w:rsid w:val="006956B7"/>
    <w:rsid w:val="00697186"/>
    <w:rsid w:val="006972DC"/>
    <w:rsid w:val="006A79FE"/>
    <w:rsid w:val="006B0488"/>
    <w:rsid w:val="006B78EE"/>
    <w:rsid w:val="006C38D7"/>
    <w:rsid w:val="006C4DFF"/>
    <w:rsid w:val="006D36A7"/>
    <w:rsid w:val="006E4A5B"/>
    <w:rsid w:val="006F265F"/>
    <w:rsid w:val="006F7C75"/>
    <w:rsid w:val="00705EC3"/>
    <w:rsid w:val="007066A1"/>
    <w:rsid w:val="00711202"/>
    <w:rsid w:val="00721649"/>
    <w:rsid w:val="00721E26"/>
    <w:rsid w:val="007307B3"/>
    <w:rsid w:val="007314AD"/>
    <w:rsid w:val="00737E45"/>
    <w:rsid w:val="00747844"/>
    <w:rsid w:val="007512D5"/>
    <w:rsid w:val="00752A2F"/>
    <w:rsid w:val="0075346C"/>
    <w:rsid w:val="007549F9"/>
    <w:rsid w:val="00760C01"/>
    <w:rsid w:val="00764182"/>
    <w:rsid w:val="0076434B"/>
    <w:rsid w:val="00766602"/>
    <w:rsid w:val="00766ED8"/>
    <w:rsid w:val="007674DC"/>
    <w:rsid w:val="00770186"/>
    <w:rsid w:val="00775516"/>
    <w:rsid w:val="00775995"/>
    <w:rsid w:val="007813E3"/>
    <w:rsid w:val="0078291C"/>
    <w:rsid w:val="007830D0"/>
    <w:rsid w:val="00784099"/>
    <w:rsid w:val="0078499A"/>
    <w:rsid w:val="00785438"/>
    <w:rsid w:val="00795D8A"/>
    <w:rsid w:val="007A12FA"/>
    <w:rsid w:val="007A4D90"/>
    <w:rsid w:val="007A6E21"/>
    <w:rsid w:val="007A7228"/>
    <w:rsid w:val="007A7934"/>
    <w:rsid w:val="007A7CAF"/>
    <w:rsid w:val="007B12FA"/>
    <w:rsid w:val="007B3140"/>
    <w:rsid w:val="007B362C"/>
    <w:rsid w:val="007B5B22"/>
    <w:rsid w:val="007B6645"/>
    <w:rsid w:val="007C04E4"/>
    <w:rsid w:val="007C113C"/>
    <w:rsid w:val="007C14A4"/>
    <w:rsid w:val="007E2BB8"/>
    <w:rsid w:val="007E632B"/>
    <w:rsid w:val="007E6A7C"/>
    <w:rsid w:val="007F2F54"/>
    <w:rsid w:val="007F466D"/>
    <w:rsid w:val="007F4EB9"/>
    <w:rsid w:val="007F63A5"/>
    <w:rsid w:val="00801B78"/>
    <w:rsid w:val="008048FD"/>
    <w:rsid w:val="0081024E"/>
    <w:rsid w:val="00810EF0"/>
    <w:rsid w:val="008119E0"/>
    <w:rsid w:val="00813445"/>
    <w:rsid w:val="00814009"/>
    <w:rsid w:val="00817472"/>
    <w:rsid w:val="00821BD7"/>
    <w:rsid w:val="00822874"/>
    <w:rsid w:val="008253BE"/>
    <w:rsid w:val="00825A32"/>
    <w:rsid w:val="00831007"/>
    <w:rsid w:val="00831833"/>
    <w:rsid w:val="00833F28"/>
    <w:rsid w:val="00840769"/>
    <w:rsid w:val="00844A9A"/>
    <w:rsid w:val="00847115"/>
    <w:rsid w:val="00852AA5"/>
    <w:rsid w:val="00856A27"/>
    <w:rsid w:val="00857936"/>
    <w:rsid w:val="0086115D"/>
    <w:rsid w:val="00861755"/>
    <w:rsid w:val="00864242"/>
    <w:rsid w:val="00865578"/>
    <w:rsid w:val="00866941"/>
    <w:rsid w:val="00870724"/>
    <w:rsid w:val="00870F73"/>
    <w:rsid w:val="00871413"/>
    <w:rsid w:val="00876533"/>
    <w:rsid w:val="0087784D"/>
    <w:rsid w:val="0088638B"/>
    <w:rsid w:val="0089194D"/>
    <w:rsid w:val="008927C2"/>
    <w:rsid w:val="00892EAD"/>
    <w:rsid w:val="00892F58"/>
    <w:rsid w:val="00897AE1"/>
    <w:rsid w:val="008A31F0"/>
    <w:rsid w:val="008A43A1"/>
    <w:rsid w:val="008A497C"/>
    <w:rsid w:val="008A5274"/>
    <w:rsid w:val="008B38E3"/>
    <w:rsid w:val="008B609C"/>
    <w:rsid w:val="008B7904"/>
    <w:rsid w:val="008C3663"/>
    <w:rsid w:val="008C577C"/>
    <w:rsid w:val="008C6D65"/>
    <w:rsid w:val="008C7E38"/>
    <w:rsid w:val="008D2810"/>
    <w:rsid w:val="008D2E60"/>
    <w:rsid w:val="008D658B"/>
    <w:rsid w:val="008E1031"/>
    <w:rsid w:val="008E2791"/>
    <w:rsid w:val="008E3433"/>
    <w:rsid w:val="008E4E05"/>
    <w:rsid w:val="008E617F"/>
    <w:rsid w:val="008E7286"/>
    <w:rsid w:val="008F68A5"/>
    <w:rsid w:val="009013A8"/>
    <w:rsid w:val="009026A9"/>
    <w:rsid w:val="0090511B"/>
    <w:rsid w:val="00905268"/>
    <w:rsid w:val="00913111"/>
    <w:rsid w:val="009147CE"/>
    <w:rsid w:val="00920E2C"/>
    <w:rsid w:val="0092277A"/>
    <w:rsid w:val="00923E36"/>
    <w:rsid w:val="00936BCD"/>
    <w:rsid w:val="009438B6"/>
    <w:rsid w:val="00946CEF"/>
    <w:rsid w:val="00951A5A"/>
    <w:rsid w:val="009524F5"/>
    <w:rsid w:val="009531AA"/>
    <w:rsid w:val="00955B77"/>
    <w:rsid w:val="00966983"/>
    <w:rsid w:val="00971A19"/>
    <w:rsid w:val="009723A5"/>
    <w:rsid w:val="00975C83"/>
    <w:rsid w:val="0098135D"/>
    <w:rsid w:val="009857D7"/>
    <w:rsid w:val="009903CB"/>
    <w:rsid w:val="0099045D"/>
    <w:rsid w:val="00990D6B"/>
    <w:rsid w:val="00991B9B"/>
    <w:rsid w:val="00993B62"/>
    <w:rsid w:val="00995B95"/>
    <w:rsid w:val="009A04CD"/>
    <w:rsid w:val="009A072B"/>
    <w:rsid w:val="009A0FDD"/>
    <w:rsid w:val="009A31CA"/>
    <w:rsid w:val="009A4046"/>
    <w:rsid w:val="009A5272"/>
    <w:rsid w:val="009A7126"/>
    <w:rsid w:val="009A7175"/>
    <w:rsid w:val="009C0A38"/>
    <w:rsid w:val="009C2527"/>
    <w:rsid w:val="009C50DC"/>
    <w:rsid w:val="009C5F81"/>
    <w:rsid w:val="009D14FA"/>
    <w:rsid w:val="009D2A4B"/>
    <w:rsid w:val="009D4247"/>
    <w:rsid w:val="009E02D7"/>
    <w:rsid w:val="009E0ED9"/>
    <w:rsid w:val="009F305E"/>
    <w:rsid w:val="00A04B46"/>
    <w:rsid w:val="00A06D48"/>
    <w:rsid w:val="00A124F9"/>
    <w:rsid w:val="00A158C9"/>
    <w:rsid w:val="00A232F0"/>
    <w:rsid w:val="00A23723"/>
    <w:rsid w:val="00A23994"/>
    <w:rsid w:val="00A2715B"/>
    <w:rsid w:val="00A346E4"/>
    <w:rsid w:val="00A34CDF"/>
    <w:rsid w:val="00A40BDF"/>
    <w:rsid w:val="00A41E30"/>
    <w:rsid w:val="00A4658C"/>
    <w:rsid w:val="00A51653"/>
    <w:rsid w:val="00A56C82"/>
    <w:rsid w:val="00A5736B"/>
    <w:rsid w:val="00A61465"/>
    <w:rsid w:val="00A621FE"/>
    <w:rsid w:val="00A62D55"/>
    <w:rsid w:val="00A671DE"/>
    <w:rsid w:val="00A70A6B"/>
    <w:rsid w:val="00A723C4"/>
    <w:rsid w:val="00A73572"/>
    <w:rsid w:val="00A75C15"/>
    <w:rsid w:val="00A81288"/>
    <w:rsid w:val="00A86590"/>
    <w:rsid w:val="00A8660F"/>
    <w:rsid w:val="00A9440E"/>
    <w:rsid w:val="00AA2D48"/>
    <w:rsid w:val="00AA313D"/>
    <w:rsid w:val="00AA512D"/>
    <w:rsid w:val="00AB34FE"/>
    <w:rsid w:val="00AB3A42"/>
    <w:rsid w:val="00AB4F8B"/>
    <w:rsid w:val="00AC56D0"/>
    <w:rsid w:val="00AC6388"/>
    <w:rsid w:val="00AC68C4"/>
    <w:rsid w:val="00AD1AED"/>
    <w:rsid w:val="00AD24E7"/>
    <w:rsid w:val="00AD2A46"/>
    <w:rsid w:val="00AD30F4"/>
    <w:rsid w:val="00AD4627"/>
    <w:rsid w:val="00AD5A24"/>
    <w:rsid w:val="00AD68C1"/>
    <w:rsid w:val="00AD7ECC"/>
    <w:rsid w:val="00AF2725"/>
    <w:rsid w:val="00AF7B63"/>
    <w:rsid w:val="00B01618"/>
    <w:rsid w:val="00B01FC6"/>
    <w:rsid w:val="00B135C2"/>
    <w:rsid w:val="00B1513E"/>
    <w:rsid w:val="00B15FD7"/>
    <w:rsid w:val="00B16177"/>
    <w:rsid w:val="00B21D2F"/>
    <w:rsid w:val="00B22878"/>
    <w:rsid w:val="00B308EE"/>
    <w:rsid w:val="00B30918"/>
    <w:rsid w:val="00B32136"/>
    <w:rsid w:val="00B377BC"/>
    <w:rsid w:val="00B425CD"/>
    <w:rsid w:val="00B5031E"/>
    <w:rsid w:val="00B67D0B"/>
    <w:rsid w:val="00B73C2D"/>
    <w:rsid w:val="00B74257"/>
    <w:rsid w:val="00B759CC"/>
    <w:rsid w:val="00B76546"/>
    <w:rsid w:val="00B779E7"/>
    <w:rsid w:val="00B8217F"/>
    <w:rsid w:val="00B830EF"/>
    <w:rsid w:val="00B84096"/>
    <w:rsid w:val="00B84F7F"/>
    <w:rsid w:val="00B90E8E"/>
    <w:rsid w:val="00B92D05"/>
    <w:rsid w:val="00B953C0"/>
    <w:rsid w:val="00B954C8"/>
    <w:rsid w:val="00B959F6"/>
    <w:rsid w:val="00BA6AE7"/>
    <w:rsid w:val="00BA6CE8"/>
    <w:rsid w:val="00BA7F5D"/>
    <w:rsid w:val="00BB3506"/>
    <w:rsid w:val="00BC0DB7"/>
    <w:rsid w:val="00BC3910"/>
    <w:rsid w:val="00BC6CE4"/>
    <w:rsid w:val="00BD03A2"/>
    <w:rsid w:val="00BD5E69"/>
    <w:rsid w:val="00BE1533"/>
    <w:rsid w:val="00BE6794"/>
    <w:rsid w:val="00BE6EED"/>
    <w:rsid w:val="00BF0002"/>
    <w:rsid w:val="00BF3168"/>
    <w:rsid w:val="00BF6C2B"/>
    <w:rsid w:val="00BF7425"/>
    <w:rsid w:val="00C021A2"/>
    <w:rsid w:val="00C070C0"/>
    <w:rsid w:val="00C112AD"/>
    <w:rsid w:val="00C166C0"/>
    <w:rsid w:val="00C21213"/>
    <w:rsid w:val="00C2420C"/>
    <w:rsid w:val="00C245D6"/>
    <w:rsid w:val="00C34F11"/>
    <w:rsid w:val="00C375F6"/>
    <w:rsid w:val="00C41190"/>
    <w:rsid w:val="00C463D0"/>
    <w:rsid w:val="00C47C0D"/>
    <w:rsid w:val="00C548AD"/>
    <w:rsid w:val="00C57D2F"/>
    <w:rsid w:val="00C61781"/>
    <w:rsid w:val="00C66595"/>
    <w:rsid w:val="00C673F3"/>
    <w:rsid w:val="00C67665"/>
    <w:rsid w:val="00C73BEF"/>
    <w:rsid w:val="00C73E5E"/>
    <w:rsid w:val="00C76FF3"/>
    <w:rsid w:val="00C81F38"/>
    <w:rsid w:val="00C83F20"/>
    <w:rsid w:val="00C9575A"/>
    <w:rsid w:val="00C95A00"/>
    <w:rsid w:val="00C95ACB"/>
    <w:rsid w:val="00C9674F"/>
    <w:rsid w:val="00C97473"/>
    <w:rsid w:val="00CA2F90"/>
    <w:rsid w:val="00CB2A97"/>
    <w:rsid w:val="00CB4DBE"/>
    <w:rsid w:val="00CB60CB"/>
    <w:rsid w:val="00CC181E"/>
    <w:rsid w:val="00CC3803"/>
    <w:rsid w:val="00CC4753"/>
    <w:rsid w:val="00CD084F"/>
    <w:rsid w:val="00CD0C10"/>
    <w:rsid w:val="00CD39E1"/>
    <w:rsid w:val="00CD4EFB"/>
    <w:rsid w:val="00CE206F"/>
    <w:rsid w:val="00CE2A30"/>
    <w:rsid w:val="00CE7282"/>
    <w:rsid w:val="00CF3ABA"/>
    <w:rsid w:val="00CF4EEA"/>
    <w:rsid w:val="00D002C6"/>
    <w:rsid w:val="00D00352"/>
    <w:rsid w:val="00D046B1"/>
    <w:rsid w:val="00D05CD8"/>
    <w:rsid w:val="00D07854"/>
    <w:rsid w:val="00D12DCE"/>
    <w:rsid w:val="00D23772"/>
    <w:rsid w:val="00D32B1A"/>
    <w:rsid w:val="00D32FDE"/>
    <w:rsid w:val="00D35359"/>
    <w:rsid w:val="00D3547B"/>
    <w:rsid w:val="00D37B5C"/>
    <w:rsid w:val="00D4280C"/>
    <w:rsid w:val="00D44A50"/>
    <w:rsid w:val="00D45C01"/>
    <w:rsid w:val="00D53EC1"/>
    <w:rsid w:val="00D540EB"/>
    <w:rsid w:val="00D57261"/>
    <w:rsid w:val="00D602C6"/>
    <w:rsid w:val="00D61734"/>
    <w:rsid w:val="00D64DB2"/>
    <w:rsid w:val="00D66B3A"/>
    <w:rsid w:val="00D70491"/>
    <w:rsid w:val="00D77C11"/>
    <w:rsid w:val="00D83621"/>
    <w:rsid w:val="00D85500"/>
    <w:rsid w:val="00D90FDB"/>
    <w:rsid w:val="00D924AA"/>
    <w:rsid w:val="00D96376"/>
    <w:rsid w:val="00D96D6A"/>
    <w:rsid w:val="00DA2027"/>
    <w:rsid w:val="00DA29B3"/>
    <w:rsid w:val="00DA4D02"/>
    <w:rsid w:val="00DB0A65"/>
    <w:rsid w:val="00DB2966"/>
    <w:rsid w:val="00DB3A15"/>
    <w:rsid w:val="00DB3F19"/>
    <w:rsid w:val="00DB5891"/>
    <w:rsid w:val="00DB5951"/>
    <w:rsid w:val="00DB76B8"/>
    <w:rsid w:val="00DB781D"/>
    <w:rsid w:val="00DB7CFF"/>
    <w:rsid w:val="00DC18E5"/>
    <w:rsid w:val="00DC4CFE"/>
    <w:rsid w:val="00DC6499"/>
    <w:rsid w:val="00DC69A2"/>
    <w:rsid w:val="00DD024B"/>
    <w:rsid w:val="00DD08BA"/>
    <w:rsid w:val="00DD0BC0"/>
    <w:rsid w:val="00DD2AB7"/>
    <w:rsid w:val="00DD3B87"/>
    <w:rsid w:val="00DD53FC"/>
    <w:rsid w:val="00DD739F"/>
    <w:rsid w:val="00DE0060"/>
    <w:rsid w:val="00DE126A"/>
    <w:rsid w:val="00DE3275"/>
    <w:rsid w:val="00DE3507"/>
    <w:rsid w:val="00DF45CE"/>
    <w:rsid w:val="00DF5E71"/>
    <w:rsid w:val="00E07449"/>
    <w:rsid w:val="00E12A61"/>
    <w:rsid w:val="00E301D7"/>
    <w:rsid w:val="00E30999"/>
    <w:rsid w:val="00E33F97"/>
    <w:rsid w:val="00E346CA"/>
    <w:rsid w:val="00E3477E"/>
    <w:rsid w:val="00E41345"/>
    <w:rsid w:val="00E45D5D"/>
    <w:rsid w:val="00E46CC0"/>
    <w:rsid w:val="00E50AC4"/>
    <w:rsid w:val="00E51490"/>
    <w:rsid w:val="00E57DD9"/>
    <w:rsid w:val="00E61073"/>
    <w:rsid w:val="00E65DE7"/>
    <w:rsid w:val="00E70A01"/>
    <w:rsid w:val="00E71EAB"/>
    <w:rsid w:val="00E72FF7"/>
    <w:rsid w:val="00E73215"/>
    <w:rsid w:val="00E821AF"/>
    <w:rsid w:val="00E82988"/>
    <w:rsid w:val="00E8326F"/>
    <w:rsid w:val="00E83B94"/>
    <w:rsid w:val="00E854F6"/>
    <w:rsid w:val="00E97FD2"/>
    <w:rsid w:val="00EA2F40"/>
    <w:rsid w:val="00EA44CD"/>
    <w:rsid w:val="00EA4A91"/>
    <w:rsid w:val="00EA6D6F"/>
    <w:rsid w:val="00EB0DB7"/>
    <w:rsid w:val="00EB188D"/>
    <w:rsid w:val="00EB33F4"/>
    <w:rsid w:val="00EB48B2"/>
    <w:rsid w:val="00EB59F5"/>
    <w:rsid w:val="00EB6DB3"/>
    <w:rsid w:val="00EC154F"/>
    <w:rsid w:val="00EC3CA9"/>
    <w:rsid w:val="00ED02E0"/>
    <w:rsid w:val="00ED328A"/>
    <w:rsid w:val="00EE1E0B"/>
    <w:rsid w:val="00EE226D"/>
    <w:rsid w:val="00EE43E3"/>
    <w:rsid w:val="00EE48A6"/>
    <w:rsid w:val="00EF1E88"/>
    <w:rsid w:val="00EF588C"/>
    <w:rsid w:val="00EF7CCC"/>
    <w:rsid w:val="00F0028D"/>
    <w:rsid w:val="00F050B3"/>
    <w:rsid w:val="00F10158"/>
    <w:rsid w:val="00F109DE"/>
    <w:rsid w:val="00F15C73"/>
    <w:rsid w:val="00F175AF"/>
    <w:rsid w:val="00F214D7"/>
    <w:rsid w:val="00F268CD"/>
    <w:rsid w:val="00F36B43"/>
    <w:rsid w:val="00F37463"/>
    <w:rsid w:val="00F4144F"/>
    <w:rsid w:val="00F4177A"/>
    <w:rsid w:val="00F53C14"/>
    <w:rsid w:val="00F53EC4"/>
    <w:rsid w:val="00F63AFD"/>
    <w:rsid w:val="00F66489"/>
    <w:rsid w:val="00F67097"/>
    <w:rsid w:val="00F7265E"/>
    <w:rsid w:val="00F73A4B"/>
    <w:rsid w:val="00F751B0"/>
    <w:rsid w:val="00F77628"/>
    <w:rsid w:val="00F776C2"/>
    <w:rsid w:val="00F8012B"/>
    <w:rsid w:val="00F80425"/>
    <w:rsid w:val="00F9138B"/>
    <w:rsid w:val="00F91446"/>
    <w:rsid w:val="00F95D8B"/>
    <w:rsid w:val="00FA1873"/>
    <w:rsid w:val="00FB150B"/>
    <w:rsid w:val="00FB3726"/>
    <w:rsid w:val="00FC42A5"/>
    <w:rsid w:val="00FD275E"/>
    <w:rsid w:val="00FD4072"/>
    <w:rsid w:val="00FD468E"/>
    <w:rsid w:val="00FE145B"/>
    <w:rsid w:val="00FE2D19"/>
    <w:rsid w:val="00FE42E9"/>
    <w:rsid w:val="00FF0E01"/>
    <w:rsid w:val="00FF18D5"/>
    <w:rsid w:val="00FF5937"/>
    <w:rsid w:val="00FF5E3D"/>
    <w:rsid w:val="00FF6AB4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8A0821"/>
  <w15:docId w15:val="{7A5A51CE-5B74-461F-AE20-26F20FF5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7628"/>
    <w:pPr>
      <w:widowControl w:val="0"/>
      <w:spacing w:after="0" w:line="240" w:lineRule="auto"/>
    </w:pPr>
    <w:rPr>
      <w:rFonts w:eastAsia="Times New Roman" w:cs="Times New Roman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53EC4"/>
    <w:pPr>
      <w:outlineLvl w:val="0"/>
    </w:pPr>
    <w:rPr>
      <w:b/>
      <w:sz w:val="28"/>
      <w:szCs w:val="24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F53EC4"/>
    <w:pPr>
      <w:outlineLvl w:val="1"/>
    </w:pPr>
    <w:rPr>
      <w:sz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53EC4"/>
    <w:pPr>
      <w:outlineLvl w:val="2"/>
    </w:pPr>
    <w:rPr>
      <w:b/>
      <w:i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AB3A42"/>
    <w:pPr>
      <w:outlineLvl w:val="3"/>
    </w:pPr>
  </w:style>
  <w:style w:type="paragraph" w:styleId="Kop6">
    <w:name w:val="heading 6"/>
    <w:basedOn w:val="Standaard"/>
    <w:next w:val="Standaard"/>
    <w:link w:val="Kop6Char"/>
    <w:qFormat/>
    <w:rsid w:val="00840769"/>
    <w:pPr>
      <w:keepNext/>
      <w:widowControl/>
      <w:pBdr>
        <w:top w:val="single" w:sz="18" w:space="1" w:color="auto"/>
        <w:bottom w:val="single" w:sz="18" w:space="1" w:color="auto"/>
      </w:pBdr>
      <w:ind w:left="3969" w:right="3993"/>
      <w:outlineLvl w:val="5"/>
    </w:pPr>
    <w:rPr>
      <w:position w:val="14"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6Char">
    <w:name w:val="Kop 6 Char"/>
    <w:basedOn w:val="Standaardalinea-lettertype"/>
    <w:link w:val="Kop6"/>
    <w:rsid w:val="00840769"/>
    <w:rPr>
      <w:rFonts w:ascii="Arial" w:eastAsia="Times New Roman" w:hAnsi="Arial" w:cs="Times New Roman"/>
      <w:position w:val="14"/>
      <w:sz w:val="32"/>
      <w:szCs w:val="20"/>
    </w:rPr>
  </w:style>
  <w:style w:type="paragraph" w:styleId="Ballontekst">
    <w:name w:val="Balloon Text"/>
    <w:basedOn w:val="Standaard"/>
    <w:link w:val="BallontekstChar"/>
    <w:semiHidden/>
    <w:rsid w:val="0084076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84076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rsid w:val="00840769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rsid w:val="00840769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840769"/>
    <w:rPr>
      <w:rFonts w:ascii="Arial" w:eastAsia="Times New Roman" w:hAnsi="Arial" w:cs="Times New Roman"/>
      <w:sz w:val="16"/>
      <w:szCs w:val="16"/>
    </w:rPr>
  </w:style>
  <w:style w:type="paragraph" w:customStyle="1" w:styleId="Standaard8pt">
    <w:name w:val="Standaard + 8 pt"/>
    <w:aliases w:val="Grijs-85%"/>
    <w:basedOn w:val="Standaard"/>
    <w:rsid w:val="00840769"/>
    <w:pPr>
      <w:tabs>
        <w:tab w:val="left" w:pos="2880"/>
        <w:tab w:val="left" w:pos="5761"/>
      </w:tabs>
    </w:pPr>
    <w:rPr>
      <w:color w:val="808080"/>
      <w:sz w:val="16"/>
    </w:rPr>
  </w:style>
  <w:style w:type="table" w:styleId="Tabelraster">
    <w:name w:val="Table Grid"/>
    <w:basedOn w:val="Standaardtabel"/>
    <w:uiPriority w:val="39"/>
    <w:rsid w:val="00840769"/>
    <w:pPr>
      <w:widowControl w:val="0"/>
      <w:spacing w:after="0" w:line="240" w:lineRule="auto"/>
    </w:pPr>
    <w:rPr>
      <w:rFonts w:ascii="Arial" w:eastAsia="Times New Roman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uiPriority w:val="99"/>
    <w:rsid w:val="00840769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0769"/>
    <w:rPr>
      <w:rFonts w:ascii="Arial" w:eastAsia="Times New Roman" w:hAnsi="Arial" w:cs="Times New Roman"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840769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rsid w:val="00840769"/>
    <w:rPr>
      <w:sz w:val="16"/>
    </w:rPr>
  </w:style>
  <w:style w:type="paragraph" w:styleId="Voettekst">
    <w:name w:val="footer"/>
    <w:basedOn w:val="Standaard"/>
    <w:link w:val="VoettekstChar"/>
    <w:uiPriority w:val="99"/>
    <w:rsid w:val="008407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40769"/>
    <w:rPr>
      <w:rFonts w:ascii="Arial" w:eastAsia="Times New Roman" w:hAnsi="Arial" w:cs="Times New Roman"/>
      <w:szCs w:val="20"/>
    </w:rPr>
  </w:style>
  <w:style w:type="character" w:styleId="Titelvanboek">
    <w:name w:val="Book Title"/>
    <w:basedOn w:val="Standaardalinea-lettertype"/>
    <w:uiPriority w:val="33"/>
    <w:qFormat/>
    <w:rsid w:val="00FD468E"/>
    <w:rPr>
      <w:b/>
      <w:bCs/>
      <w:smallCaps/>
      <w:spacing w:val="5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FD468E"/>
    <w:pPr>
      <w:ind w:left="720"/>
      <w:contextualSpacing/>
    </w:pPr>
  </w:style>
  <w:style w:type="table" w:styleId="Gemiddeldraster2-accent6">
    <w:name w:val="Medium Grid 2 Accent 6"/>
    <w:basedOn w:val="Standaardtabel"/>
    <w:uiPriority w:val="68"/>
    <w:rsid w:val="00FD46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chtearcering-accent6">
    <w:name w:val="Light Shading Accent 6"/>
    <w:basedOn w:val="Standaardtabel"/>
    <w:uiPriority w:val="60"/>
    <w:rsid w:val="00D046B1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Geenafstand">
    <w:name w:val="No Spacing"/>
    <w:link w:val="GeenafstandChar"/>
    <w:uiPriority w:val="1"/>
    <w:qFormat/>
    <w:rsid w:val="0078291C"/>
    <w:pPr>
      <w:spacing w:after="0" w:line="240" w:lineRule="auto"/>
    </w:pPr>
    <w:rPr>
      <w:rFonts w:eastAsiaTheme="minorHAnsi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F53EC4"/>
    <w:rPr>
      <w:rFonts w:eastAsia="Times New Roman" w:cs="Times New Roman"/>
      <w:b/>
      <w:sz w:val="28"/>
      <w:szCs w:val="24"/>
    </w:rPr>
  </w:style>
  <w:style w:type="paragraph" w:styleId="Bijschrift">
    <w:name w:val="caption"/>
    <w:basedOn w:val="Standaard"/>
    <w:next w:val="Standaard"/>
    <w:uiPriority w:val="35"/>
    <w:unhideWhenUsed/>
    <w:qFormat/>
    <w:rsid w:val="00B84096"/>
    <w:pPr>
      <w:spacing w:after="200"/>
    </w:pPr>
    <w:rPr>
      <w:b/>
      <w:bCs/>
      <w:color w:val="4F81BD" w:themeColor="accent1"/>
      <w:sz w:val="18"/>
      <w:szCs w:val="18"/>
    </w:rPr>
  </w:style>
  <w:style w:type="table" w:styleId="Lichtelijst">
    <w:name w:val="Light List"/>
    <w:basedOn w:val="Standaardtabel"/>
    <w:uiPriority w:val="61"/>
    <w:rsid w:val="00E821A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F53EC4"/>
    <w:rPr>
      <w:rFonts w:eastAsia="Times New Roman" w:cs="Times New Roman"/>
      <w:b/>
      <w:i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E1031"/>
    <w:rPr>
      <w:color w:val="800080" w:themeColor="followed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62144E"/>
    <w:pPr>
      <w:tabs>
        <w:tab w:val="right" w:leader="dot" w:pos="9175"/>
      </w:tabs>
      <w:spacing w:after="100"/>
    </w:pPr>
  </w:style>
  <w:style w:type="table" w:styleId="Lichtearcering-accent5">
    <w:name w:val="Light Shading Accent 5"/>
    <w:basedOn w:val="Standaardtabel"/>
    <w:uiPriority w:val="60"/>
    <w:rsid w:val="0004734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1">
    <w:name w:val="Light Shading Accent 1"/>
    <w:basedOn w:val="Standaardtabel"/>
    <w:uiPriority w:val="60"/>
    <w:rsid w:val="0004734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emiddeldearcering1-accent1">
    <w:name w:val="Medium Shading 1 Accent 1"/>
    <w:basedOn w:val="Standaardtabel"/>
    <w:uiPriority w:val="63"/>
    <w:rsid w:val="008B38E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Kop2Char">
    <w:name w:val="Kop 2 Char"/>
    <w:basedOn w:val="Standaardalinea-lettertype"/>
    <w:link w:val="Kop2"/>
    <w:uiPriority w:val="9"/>
    <w:rsid w:val="00F53EC4"/>
    <w:rPr>
      <w:rFonts w:eastAsia="Times New Roman" w:cs="Times New Roman"/>
      <w:b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F53EC4"/>
    <w:pPr>
      <w:jc w:val="center"/>
    </w:pPr>
    <w:rPr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F53EC4"/>
    <w:rPr>
      <w:rFonts w:eastAsia="Times New Roman" w:cs="Times New Roman"/>
      <w:sz w:val="44"/>
      <w:szCs w:val="4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2144E"/>
    <w:pPr>
      <w:keepNext/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rsid w:val="0062144E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62144E"/>
    <w:pPr>
      <w:spacing w:after="100"/>
      <w:ind w:left="440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2B39DD"/>
    <w:rPr>
      <w:rFonts w:eastAsiaTheme="minorHAnsi"/>
      <w:lang w:eastAsia="en-US"/>
    </w:rPr>
  </w:style>
  <w:style w:type="table" w:styleId="Lichtraster">
    <w:name w:val="Light Grid"/>
    <w:basedOn w:val="Standaardtabel"/>
    <w:uiPriority w:val="62"/>
    <w:rsid w:val="0033399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Ondertitel">
    <w:name w:val="Subtitle"/>
    <w:basedOn w:val="Standaard"/>
    <w:next w:val="Standaard"/>
    <w:link w:val="OndertitelChar"/>
    <w:uiPriority w:val="11"/>
    <w:qFormat/>
    <w:rsid w:val="00396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96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fontstyle01">
    <w:name w:val="fontstyle01"/>
    <w:basedOn w:val="Standaardalinea-lettertype"/>
    <w:rsid w:val="00BC391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Kop4Char">
    <w:name w:val="Kop 4 Char"/>
    <w:basedOn w:val="Standaardalinea-lettertype"/>
    <w:link w:val="Kop4"/>
    <w:uiPriority w:val="9"/>
    <w:rsid w:val="00AB3A42"/>
    <w:rPr>
      <w:rFonts w:eastAsia="Times New Roman" w:cs="Times New Roman"/>
      <w:b/>
      <w:i/>
      <w:szCs w:val="20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115403"/>
    <w:rPr>
      <w:rFonts w:eastAsia="Times New Roman" w:cs="Times New Roman"/>
      <w:szCs w:val="20"/>
    </w:rPr>
  </w:style>
  <w:style w:type="paragraph" w:customStyle="1" w:styleId="OpsommingBullet">
    <w:name w:val="Opsomming Bullet"/>
    <w:basedOn w:val="Lijstalinea"/>
    <w:qFormat/>
    <w:rsid w:val="00115403"/>
    <w:pPr>
      <w:widowControl/>
      <w:numPr>
        <w:numId w:val="1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streepje">
    <w:name w:val="Opsomming streepje"/>
    <w:basedOn w:val="Lijstalinea"/>
    <w:qFormat/>
    <w:rsid w:val="00115403"/>
    <w:pPr>
      <w:widowControl/>
      <w:numPr>
        <w:ilvl w:val="1"/>
        <w:numId w:val="1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Cijfers">
    <w:name w:val="Opsomming Cijfers"/>
    <w:basedOn w:val="Standaard"/>
    <w:qFormat/>
    <w:rsid w:val="00115403"/>
    <w:pPr>
      <w:widowControl/>
      <w:numPr>
        <w:numId w:val="2"/>
      </w:numPr>
      <w:spacing w:line="280" w:lineRule="atLeast"/>
      <w:ind w:left="227" w:hanging="227"/>
    </w:pPr>
    <w:rPr>
      <w:rFonts w:ascii="Corbel" w:eastAsia="Calibri" w:hAnsi="Corbel"/>
      <w:sz w:val="21"/>
      <w:szCs w:val="21"/>
      <w:lang w:eastAsia="en-US"/>
    </w:rPr>
  </w:style>
  <w:style w:type="paragraph" w:customStyle="1" w:styleId="Bijlageondertitel">
    <w:name w:val="Bijlage ondertitel"/>
    <w:basedOn w:val="Standaard"/>
    <w:next w:val="Standaard"/>
    <w:qFormat/>
    <w:rsid w:val="00F53C14"/>
    <w:pPr>
      <w:pageBreakBefore/>
      <w:widowControl/>
      <w:numPr>
        <w:numId w:val="3"/>
      </w:numPr>
      <w:spacing w:after="560" w:line="560" w:lineRule="atLeast"/>
    </w:pPr>
    <w:rPr>
      <w:rFonts w:ascii="Corbel" w:eastAsia="Calibri" w:hAnsi="Corbel"/>
      <w:b/>
      <w:sz w:val="42"/>
      <w:szCs w:val="42"/>
      <w:lang w:eastAsia="en-US"/>
    </w:rPr>
  </w:style>
  <w:style w:type="paragraph" w:customStyle="1" w:styleId="colofontitel">
    <w:name w:val="colofontitel"/>
    <w:basedOn w:val="Standaard"/>
    <w:next w:val="Standaard"/>
    <w:rsid w:val="00F53C14"/>
    <w:pPr>
      <w:keepNext/>
      <w:widowControl/>
      <w:spacing w:before="270" w:line="280" w:lineRule="atLeast"/>
      <w:ind w:right="2268"/>
    </w:pPr>
    <w:rPr>
      <w:rFonts w:ascii="Corbel" w:eastAsia="Calibri" w:hAnsi="Corbel"/>
      <w:b/>
      <w:color w:val="5ABD00"/>
      <w:sz w:val="24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BAKKE~1\AppData\Local\Temp\IWRITER\Intern%20SE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2019-09-05T00:00:00</PublishDate>
  <Abstract>Een analyse van alle uitgav</Abstract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f892d116-5031-4762-97f4-a5adc790138d" xsi:nil="true"/>
    <MigrationWizIdSecurityGroups xmlns="f892d116-5031-4762-97f4-a5adc790138d" xsi:nil="true"/>
    <MigrationWizIdDocumentLibraryPermissions xmlns="f892d116-5031-4762-97f4-a5adc790138d" xsi:nil="true"/>
    <MigrationWizId xmlns="f892d116-5031-4762-97f4-a5adc790138d" xsi:nil="true"/>
    <MigrationWizIdPermissionLevels xmlns="f892d116-5031-4762-97f4-a5adc790138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5D78304F6FF94BA510C7B5DB34B227" ma:contentTypeVersion="14" ma:contentTypeDescription="Een nieuw document maken." ma:contentTypeScope="" ma:versionID="e22f12123878f28f7548b85682a31208">
  <xsd:schema xmlns:xsd="http://www.w3.org/2001/XMLSchema" xmlns:xs="http://www.w3.org/2001/XMLSchema" xmlns:p="http://schemas.microsoft.com/office/2006/metadata/properties" xmlns:ns3="f892d116-5031-4762-97f4-a5adc790138d" xmlns:ns4="9f01d8e2-399f-43de-aa69-d86365c90622" targetNamespace="http://schemas.microsoft.com/office/2006/metadata/properties" ma:root="true" ma:fieldsID="218f52183137dd38615d2184896b479d" ns3:_="" ns4:_="">
    <xsd:import namespace="f892d116-5031-4762-97f4-a5adc790138d"/>
    <xsd:import namespace="9f01d8e2-399f-43de-aa69-d86365c90622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2d116-5031-4762-97f4-a5adc790138d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1d8e2-399f-43de-aa69-d86365c90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B450A1-BA63-4124-81A5-73399317C8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5C0DF-9FE4-4C7E-86E7-1D8BB4AE3970}">
  <ds:schemaRefs>
    <ds:schemaRef ds:uri="http://schemas.microsoft.com/office/2006/metadata/properties"/>
    <ds:schemaRef ds:uri="http://schemas.microsoft.com/office/infopath/2007/PartnerControls"/>
    <ds:schemaRef ds:uri="f892d116-5031-4762-97f4-a5adc790138d"/>
  </ds:schemaRefs>
</ds:datastoreItem>
</file>

<file path=customXml/itemProps4.xml><?xml version="1.0" encoding="utf-8"?>
<ds:datastoreItem xmlns:ds="http://schemas.openxmlformats.org/officeDocument/2006/customXml" ds:itemID="{49BA13DC-CFF0-42F9-B9FF-635348580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2d116-5031-4762-97f4-a5adc790138d"/>
    <ds:schemaRef ds:uri="9f01d8e2-399f-43de-aa69-d86365c90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781AB4-79C7-004E-80D8-E6F4281AA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 SED.dotx</Template>
  <TotalTime>1</TotalTime>
  <Pages>1</Pages>
  <Words>42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Aanbestedingsleidraad</vt:lpstr>
    </vt:vector>
  </TitlesOfParts>
  <Company>SED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</dc:title>
  <dc:subject>CPV: 71300000-1 ‘Dienstverlening door ingenieurs’</dc:subject>
  <dc:creator>Wouter Bakker</dc:creator>
  <cp:lastModifiedBy>Wouter Bakker</cp:lastModifiedBy>
  <cp:revision>3</cp:revision>
  <cp:lastPrinted>2020-04-07T13:27:00Z</cp:lastPrinted>
  <dcterms:created xsi:type="dcterms:W3CDTF">2025-06-18T11:37:00Z</dcterms:created>
  <dcterms:modified xsi:type="dcterms:W3CDTF">2025-07-02T11:21:00Z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ssierId">
    <vt:lpwstr/>
  </property>
  <property fmtid="{D5CDD505-2E9C-101B-9397-08002B2CF9AE}" pid="3" name="processBin">
    <vt:lpwstr/>
  </property>
  <property fmtid="{D5CDD505-2E9C-101B-9397-08002B2CF9AE}" pid="4" name="cm_title">
    <vt:lpwstr/>
  </property>
  <property fmtid="{D5CDD505-2E9C-101B-9397-08002B2CF9AE}" pid="5" name="cm_name">
    <vt:lpwstr/>
  </property>
  <property fmtid="{D5CDD505-2E9C-101B-9397-08002B2CF9AE}" pid="6" name="gu_confidentiality">
    <vt:lpwstr>Geen</vt:lpwstr>
  </property>
  <property fmtid="{D5CDD505-2E9C-101B-9397-08002B2CF9AE}" pid="7" name="gu_documentKind">
    <vt:lpwstr>Uitgaand</vt:lpwstr>
  </property>
  <property fmtid="{D5CDD505-2E9C-101B-9397-08002B2CF9AE}" pid="8" name="gu_publicationLevel">
    <vt:lpwstr>Niet publiceren</vt:lpwstr>
  </property>
  <property fmtid="{D5CDD505-2E9C-101B-9397-08002B2CF9AE}" pid="9" name="MSIP_Label_1a718395-49d7-446a-8106-6756e5d3d588_Enabled">
    <vt:lpwstr>True</vt:lpwstr>
  </property>
  <property fmtid="{D5CDD505-2E9C-101B-9397-08002B2CF9AE}" pid="10" name="MSIP_Label_1a718395-49d7-446a-8106-6756e5d3d588_SiteId">
    <vt:lpwstr>476a641b-841a-4350-b906-22d459b1bbaf</vt:lpwstr>
  </property>
  <property fmtid="{D5CDD505-2E9C-101B-9397-08002B2CF9AE}" pid="11" name="MSIP_Label_1a718395-49d7-446a-8106-6756e5d3d588_Owner">
    <vt:lpwstr>Wouter.Bakker@sed-wf.nl</vt:lpwstr>
  </property>
  <property fmtid="{D5CDD505-2E9C-101B-9397-08002B2CF9AE}" pid="12" name="MSIP_Label_1a718395-49d7-446a-8106-6756e5d3d588_SetDate">
    <vt:lpwstr>2020-01-23T12:40:31.2401896Z</vt:lpwstr>
  </property>
  <property fmtid="{D5CDD505-2E9C-101B-9397-08002B2CF9AE}" pid="13" name="MSIP_Label_1a718395-49d7-446a-8106-6756e5d3d588_Name">
    <vt:lpwstr>1-Basis Niveau</vt:lpwstr>
  </property>
  <property fmtid="{D5CDD505-2E9C-101B-9397-08002B2CF9AE}" pid="14" name="MSIP_Label_1a718395-49d7-446a-8106-6756e5d3d588_Application">
    <vt:lpwstr>Microsoft Azure Information Protection</vt:lpwstr>
  </property>
  <property fmtid="{D5CDD505-2E9C-101B-9397-08002B2CF9AE}" pid="15" name="MSIP_Label_1a718395-49d7-446a-8106-6756e5d3d588_ActionId">
    <vt:lpwstr>d4536544-91a0-49cd-a4b2-8e762d85f71e</vt:lpwstr>
  </property>
  <property fmtid="{D5CDD505-2E9C-101B-9397-08002B2CF9AE}" pid="16" name="MSIP_Label_1a718395-49d7-446a-8106-6756e5d3d588_Extended_MSFT_Method">
    <vt:lpwstr>Automatic</vt:lpwstr>
  </property>
  <property fmtid="{D5CDD505-2E9C-101B-9397-08002B2CF9AE}" pid="17" name="Sensitivity">
    <vt:lpwstr>1-Basis Niveau</vt:lpwstr>
  </property>
  <property fmtid="{D5CDD505-2E9C-101B-9397-08002B2CF9AE}" pid="18" name="ContentTypeId">
    <vt:lpwstr>0x010100B65D78304F6FF94BA510C7B5DB34B227</vt:lpwstr>
  </property>
</Properties>
</file>